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3E6" w:rsidRDefault="00D31472" w:rsidP="00D3147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14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Технічне завдання на поставку </w:t>
      </w:r>
      <w:proofErr w:type="spellStart"/>
      <w:r w:rsidRPr="00D31472">
        <w:rPr>
          <w:rFonts w:ascii="Times New Roman" w:hAnsi="Times New Roman" w:cs="Times New Roman"/>
          <w:b/>
          <w:sz w:val="28"/>
          <w:szCs w:val="28"/>
          <w:lang w:val="uk-UA"/>
        </w:rPr>
        <w:t>костерів</w:t>
      </w:r>
      <w:proofErr w:type="spellEnd"/>
      <w:r w:rsidRPr="00D314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ПрАТ «</w:t>
      </w:r>
      <w:proofErr w:type="spellStart"/>
      <w:r w:rsidRPr="00D31472">
        <w:rPr>
          <w:rFonts w:ascii="Times New Roman" w:hAnsi="Times New Roman" w:cs="Times New Roman"/>
          <w:b/>
          <w:sz w:val="28"/>
          <w:szCs w:val="28"/>
          <w:lang w:val="uk-UA"/>
        </w:rPr>
        <w:t>Карлсберг</w:t>
      </w:r>
      <w:proofErr w:type="spellEnd"/>
      <w:r w:rsidRPr="00D314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Україна»</w:t>
      </w:r>
    </w:p>
    <w:p w:rsidR="00D31472" w:rsidRDefault="00D31472" w:rsidP="00D3147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1472" w:rsidRPr="00BD0AB2" w:rsidRDefault="00D31472" w:rsidP="00D31472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D0AB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Специфікація: </w:t>
      </w:r>
    </w:p>
    <w:p w:rsidR="00D31472" w:rsidRDefault="00C80322" w:rsidP="00942FA8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14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1472" w:rsidRPr="00D31472">
        <w:rPr>
          <w:rFonts w:ascii="Times New Roman" w:hAnsi="Times New Roman" w:cs="Times New Roman"/>
          <w:sz w:val="28"/>
          <w:szCs w:val="28"/>
          <w:lang w:val="uk-UA"/>
        </w:rPr>
        <w:t xml:space="preserve">Матеріал - волого поглинаючий картон, товщиною 0,9 мм, з поглинанням вологи не нижче 300% від маси </w:t>
      </w:r>
      <w:proofErr w:type="spellStart"/>
      <w:r w:rsidR="00D31472" w:rsidRPr="00D31472">
        <w:rPr>
          <w:rFonts w:ascii="Times New Roman" w:hAnsi="Times New Roman" w:cs="Times New Roman"/>
          <w:sz w:val="28"/>
          <w:szCs w:val="28"/>
          <w:lang w:val="uk-UA"/>
        </w:rPr>
        <w:t>костера</w:t>
      </w:r>
      <w:proofErr w:type="spellEnd"/>
      <w:r w:rsidR="00D31472" w:rsidRPr="00D31472">
        <w:rPr>
          <w:rFonts w:ascii="Times New Roman" w:hAnsi="Times New Roman" w:cs="Times New Roman"/>
          <w:sz w:val="28"/>
          <w:szCs w:val="28"/>
          <w:lang w:val="uk-UA"/>
        </w:rPr>
        <w:t xml:space="preserve"> і можливістю багаторазового його використання після кожного висихання. Друк - офсетний </w:t>
      </w:r>
      <w:proofErr w:type="spellStart"/>
      <w:r w:rsidR="00D31472" w:rsidRPr="00D31472">
        <w:rPr>
          <w:rFonts w:ascii="Times New Roman" w:hAnsi="Times New Roman" w:cs="Times New Roman"/>
          <w:sz w:val="28"/>
          <w:szCs w:val="28"/>
          <w:lang w:val="uk-UA"/>
        </w:rPr>
        <w:t>повнокольоровий</w:t>
      </w:r>
      <w:proofErr w:type="spellEnd"/>
      <w:r w:rsidR="0041128E">
        <w:rPr>
          <w:rFonts w:ascii="Times New Roman" w:hAnsi="Times New Roman" w:cs="Times New Roman"/>
          <w:sz w:val="28"/>
          <w:szCs w:val="28"/>
          <w:lang w:val="uk-UA"/>
        </w:rPr>
        <w:t xml:space="preserve"> 4х4. Розміри 93х93</w:t>
      </w:r>
      <w:r w:rsidR="00D31472" w:rsidRPr="00D31472">
        <w:rPr>
          <w:rFonts w:ascii="Times New Roman" w:hAnsi="Times New Roman" w:cs="Times New Roman"/>
          <w:sz w:val="28"/>
          <w:szCs w:val="28"/>
          <w:lang w:val="uk-UA"/>
        </w:rPr>
        <w:t xml:space="preserve"> мм.</w:t>
      </w:r>
    </w:p>
    <w:tbl>
      <w:tblPr>
        <w:tblW w:w="6096" w:type="dxa"/>
        <w:tblInd w:w="1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"/>
        <w:gridCol w:w="4620"/>
        <w:gridCol w:w="1016"/>
      </w:tblGrid>
      <w:tr w:rsidR="008D2F27" w:rsidRPr="00F365A4" w:rsidTr="0048575E">
        <w:trPr>
          <w:trHeight w:val="75"/>
        </w:trPr>
        <w:tc>
          <w:tcPr>
            <w:tcW w:w="460" w:type="dxa"/>
          </w:tcPr>
          <w:p w:rsidR="008D2F27" w:rsidRPr="00F365A4" w:rsidRDefault="008D2F27" w:rsidP="00B0194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620" w:type="dxa"/>
          </w:tcPr>
          <w:p w:rsidR="008D2F27" w:rsidRPr="00F365A4" w:rsidRDefault="008D2F27" w:rsidP="00B0194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365A4">
              <w:rPr>
                <w:rFonts w:ascii="Times New Roman" w:hAnsi="Times New Roman" w:cs="Times New Roman"/>
                <w:b/>
                <w:lang w:val="en-US"/>
              </w:rPr>
              <w:t xml:space="preserve">Local product name </w:t>
            </w:r>
          </w:p>
        </w:tc>
        <w:tc>
          <w:tcPr>
            <w:tcW w:w="1016" w:type="dxa"/>
          </w:tcPr>
          <w:p w:rsidR="008D2F27" w:rsidRPr="00F365A4" w:rsidRDefault="008D2F27" w:rsidP="00B0194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365A4">
              <w:rPr>
                <w:rFonts w:ascii="Times New Roman" w:hAnsi="Times New Roman" w:cs="Times New Roman"/>
                <w:b/>
                <w:noProof/>
                <w:lang w:val="en-US" w:eastAsia="ru-RU"/>
              </w:rPr>
              <w:t>Q-ty, items</w:t>
            </w:r>
          </w:p>
        </w:tc>
      </w:tr>
      <w:tr w:rsidR="008D2F27" w:rsidRPr="008D2F27" w:rsidTr="0048575E">
        <w:trPr>
          <w:trHeight w:val="360"/>
        </w:trPr>
        <w:tc>
          <w:tcPr>
            <w:tcW w:w="460" w:type="dxa"/>
          </w:tcPr>
          <w:p w:rsidR="008D2F27" w:rsidRPr="00F365A4" w:rsidRDefault="008D2F27" w:rsidP="00B0194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365A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620" w:type="dxa"/>
          </w:tcPr>
          <w:p w:rsidR="008D2F27" w:rsidRPr="008D2F27" w:rsidRDefault="008D2F27" w:rsidP="00B0194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D2F27">
              <w:rPr>
                <w:rFonts w:ascii="Times New Roman" w:hAnsi="Times New Roman" w:cs="Times New Roman"/>
              </w:rPr>
              <w:t>Інф</w:t>
            </w:r>
            <w:proofErr w:type="spellEnd"/>
            <w:r w:rsidRPr="008D2F27">
              <w:rPr>
                <w:rFonts w:ascii="Times New Roman" w:hAnsi="Times New Roman" w:cs="Times New Roman"/>
              </w:rPr>
              <w:t xml:space="preserve">. костер про </w:t>
            </w:r>
            <w:proofErr w:type="spellStart"/>
            <w:r w:rsidRPr="008D2F27">
              <w:rPr>
                <w:rFonts w:ascii="Times New Roman" w:hAnsi="Times New Roman" w:cs="Times New Roman"/>
              </w:rPr>
              <w:t>прод</w:t>
            </w:r>
            <w:proofErr w:type="spellEnd"/>
            <w:r w:rsidRPr="008D2F27">
              <w:rPr>
                <w:rFonts w:ascii="Times New Roman" w:hAnsi="Times New Roman" w:cs="Times New Roman"/>
              </w:rPr>
              <w:t>. ТМ Варштайнер</w:t>
            </w:r>
          </w:p>
        </w:tc>
        <w:tc>
          <w:tcPr>
            <w:tcW w:w="1016" w:type="dxa"/>
          </w:tcPr>
          <w:p w:rsidR="008D2F27" w:rsidRPr="00F365A4" w:rsidRDefault="008D2F27" w:rsidP="00B019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</w:t>
            </w:r>
          </w:p>
        </w:tc>
      </w:tr>
      <w:tr w:rsidR="008D2F27" w:rsidRPr="008D2F27" w:rsidTr="0048575E">
        <w:trPr>
          <w:trHeight w:val="360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костер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Гіннес</w:t>
            </w:r>
            <w:proofErr w:type="spellEnd"/>
          </w:p>
        </w:tc>
        <w:tc>
          <w:tcPr>
            <w:tcW w:w="1016" w:type="dxa"/>
          </w:tcPr>
          <w:p w:rsidR="008D2F27" w:rsidRPr="0048575E" w:rsidRDefault="0048575E" w:rsidP="004857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0 000</w:t>
            </w:r>
          </w:p>
        </w:tc>
      </w:tr>
      <w:tr w:rsidR="008D2F27" w:rsidRPr="008D2F27" w:rsidTr="0048575E">
        <w:trPr>
          <w:trHeight w:val="480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Інф.костер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Грімберген</w:t>
            </w:r>
            <w:proofErr w:type="spellEnd"/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0 000</w:t>
            </w:r>
          </w:p>
        </w:tc>
      </w:tr>
      <w:tr w:rsidR="008D2F27" w:rsidRPr="008D2F27" w:rsidTr="0048575E">
        <w:trPr>
          <w:trHeight w:val="360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костер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>. ТМ Карлсберг</w:t>
            </w:r>
          </w:p>
        </w:tc>
        <w:tc>
          <w:tcPr>
            <w:tcW w:w="1016" w:type="dxa"/>
          </w:tcPr>
          <w:p w:rsidR="008D2F27" w:rsidRPr="00F365A4" w:rsidRDefault="008D2F27" w:rsidP="0048575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485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</w:t>
            </w:r>
          </w:p>
        </w:tc>
      </w:tr>
      <w:tr w:rsidR="008D2F27" w:rsidRPr="008D2F27" w:rsidTr="0048575E">
        <w:trPr>
          <w:trHeight w:val="525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костер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Кроненбург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Бланк</w:t>
            </w:r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00 000</w:t>
            </w:r>
          </w:p>
        </w:tc>
      </w:tr>
      <w:tr w:rsidR="008D2F27" w:rsidRPr="008D2F27" w:rsidTr="0048575E">
        <w:trPr>
          <w:trHeight w:val="345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Інф.костер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Львівське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1715</w:t>
            </w:r>
          </w:p>
        </w:tc>
        <w:tc>
          <w:tcPr>
            <w:tcW w:w="1016" w:type="dxa"/>
          </w:tcPr>
          <w:p w:rsidR="008D2F27" w:rsidRPr="0048575E" w:rsidRDefault="0048575E" w:rsidP="004857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0 000</w:t>
            </w:r>
          </w:p>
        </w:tc>
      </w:tr>
      <w:tr w:rsidR="008D2F27" w:rsidRPr="008D2F27" w:rsidTr="0048575E">
        <w:trPr>
          <w:trHeight w:val="270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Інф.костер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Дункель</w:t>
            </w:r>
            <w:proofErr w:type="spellEnd"/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440 000</w:t>
            </w:r>
          </w:p>
        </w:tc>
      </w:tr>
      <w:tr w:rsidR="008D2F27" w:rsidRPr="008D2F27" w:rsidTr="0048575E">
        <w:trPr>
          <w:trHeight w:val="390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Інф.костер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Білий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Лев</w:t>
            </w:r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0 000</w:t>
            </w:r>
          </w:p>
        </w:tc>
      </w:tr>
      <w:tr w:rsidR="008D2F27" w:rsidRPr="008D2F27" w:rsidTr="0048575E">
        <w:trPr>
          <w:trHeight w:val="375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костер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Сомерсбі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Сидр</w:t>
            </w:r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000</w:t>
            </w:r>
          </w:p>
        </w:tc>
      </w:tr>
      <w:tr w:rsidR="008D2F27" w:rsidRPr="008D2F27" w:rsidTr="0048575E">
        <w:trPr>
          <w:trHeight w:val="255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365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Інф.костер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Кілкені</w:t>
            </w:r>
            <w:proofErr w:type="spellEnd"/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D2F27" w:rsidRPr="008D2F27" w:rsidTr="0048575E">
        <w:trPr>
          <w:trHeight w:val="495"/>
        </w:trPr>
        <w:tc>
          <w:tcPr>
            <w:tcW w:w="460" w:type="dxa"/>
          </w:tcPr>
          <w:p w:rsidR="008D2F27" w:rsidRPr="00F365A4" w:rsidRDefault="008D2F27" w:rsidP="00B01943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F365A4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620" w:type="dxa"/>
          </w:tcPr>
          <w:p w:rsidR="008D2F27" w:rsidRPr="0048575E" w:rsidRDefault="0048575E" w:rsidP="00B0194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8575E">
              <w:rPr>
                <w:rFonts w:ascii="Times New Roman" w:hAnsi="Times New Roman" w:cs="Times New Roman"/>
              </w:rPr>
              <w:t>Інф.костер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48575E">
              <w:rPr>
                <w:rFonts w:ascii="Times New Roman" w:hAnsi="Times New Roman" w:cs="Times New Roman"/>
              </w:rPr>
              <w:t>прод</w:t>
            </w:r>
            <w:proofErr w:type="spellEnd"/>
            <w:r w:rsidRPr="0048575E">
              <w:rPr>
                <w:rFonts w:ascii="Times New Roman" w:hAnsi="Times New Roman" w:cs="Times New Roman"/>
              </w:rPr>
              <w:t xml:space="preserve">. ТМ </w:t>
            </w:r>
            <w:proofErr w:type="spellStart"/>
            <w:r w:rsidRPr="0048575E">
              <w:rPr>
                <w:rFonts w:ascii="Times New Roman" w:hAnsi="Times New Roman" w:cs="Times New Roman"/>
              </w:rPr>
              <w:t>Харп</w:t>
            </w:r>
            <w:proofErr w:type="spellEnd"/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4 0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8D2F27" w:rsidRPr="00F365A4" w:rsidTr="0048575E">
        <w:trPr>
          <w:trHeight w:val="230"/>
        </w:trPr>
        <w:tc>
          <w:tcPr>
            <w:tcW w:w="5080" w:type="dxa"/>
            <w:gridSpan w:val="2"/>
          </w:tcPr>
          <w:p w:rsidR="008D2F27" w:rsidRPr="00F365A4" w:rsidRDefault="008D2F27" w:rsidP="00B01943">
            <w:pPr>
              <w:spacing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F365A4">
              <w:rPr>
                <w:rFonts w:ascii="Times New Roman" w:hAnsi="Times New Roman" w:cs="Times New Roman"/>
                <w:lang w:val="en-US"/>
              </w:rPr>
              <w:t>Total</w:t>
            </w:r>
          </w:p>
        </w:tc>
        <w:tc>
          <w:tcPr>
            <w:tcW w:w="1016" w:type="dxa"/>
          </w:tcPr>
          <w:p w:rsidR="008D2F27" w:rsidRPr="00F365A4" w:rsidRDefault="0048575E" w:rsidP="00B01943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2 907 8</w:t>
            </w:r>
            <w:r w:rsidR="008D2F27" w:rsidRPr="00F365A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</w:tr>
    </w:tbl>
    <w:p w:rsidR="00285AC5" w:rsidRPr="00285AC5" w:rsidRDefault="0041128E" w:rsidP="0041128E">
      <w:pPr>
        <w:spacing w:before="24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41128E">
        <w:rPr>
          <w:rFonts w:ascii="Times New Roman" w:hAnsi="Times New Roman" w:cs="Times New Roman"/>
          <w:b/>
          <w:sz w:val="28"/>
          <w:szCs w:val="28"/>
          <w:lang w:val="uk-UA"/>
        </w:rPr>
        <w:t>Упаковка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по 1000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із маркуванням ( вид, кількість в упаковці).</w:t>
      </w:r>
    </w:p>
    <w:p w:rsidR="00CC4F8A" w:rsidRPr="00942FA8" w:rsidRDefault="00CC4F8A" w:rsidP="0041128E">
      <w:pPr>
        <w:pStyle w:val="a3"/>
        <w:spacing w:before="24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42FA8">
        <w:rPr>
          <w:rFonts w:ascii="Times New Roman" w:hAnsi="Times New Roman" w:cs="Times New Roman"/>
          <w:b/>
          <w:sz w:val="28"/>
          <w:szCs w:val="28"/>
          <w:lang w:val="uk-UA"/>
        </w:rPr>
        <w:t>Умови оплати:</w:t>
      </w:r>
      <w:r w:rsidRPr="00942FA8"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 w:rsidRPr="00942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FA8">
        <w:rPr>
          <w:rFonts w:ascii="Times New Roman" w:hAnsi="Times New Roman" w:cs="Times New Roman"/>
          <w:sz w:val="28"/>
          <w:szCs w:val="28"/>
        </w:rPr>
        <w:t>календарних</w:t>
      </w:r>
      <w:proofErr w:type="spellEnd"/>
      <w:r w:rsidRPr="00942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FA8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942FA8">
        <w:rPr>
          <w:rFonts w:ascii="Times New Roman" w:hAnsi="Times New Roman" w:cs="Times New Roman"/>
          <w:sz w:val="28"/>
          <w:szCs w:val="28"/>
        </w:rPr>
        <w:t xml:space="preserve"> </w:t>
      </w:r>
      <w:r w:rsidRPr="00942FA8">
        <w:rPr>
          <w:rFonts w:ascii="Times New Roman" w:hAnsi="Times New Roman" w:cs="Times New Roman"/>
          <w:sz w:val="28"/>
          <w:szCs w:val="28"/>
          <w:lang w:val="uk-UA"/>
        </w:rPr>
        <w:t xml:space="preserve">починаючи від останнього дня місяця в якому було зроблено </w:t>
      </w:r>
      <w:proofErr w:type="spellStart"/>
      <w:r w:rsidRPr="00942FA8">
        <w:rPr>
          <w:rFonts w:ascii="Times New Roman" w:hAnsi="Times New Roman" w:cs="Times New Roman"/>
          <w:sz w:val="28"/>
          <w:szCs w:val="28"/>
        </w:rPr>
        <w:t>відвантаження</w:t>
      </w:r>
      <w:proofErr w:type="spellEnd"/>
      <w:r w:rsidRPr="00942FA8">
        <w:rPr>
          <w:rFonts w:ascii="Times New Roman" w:hAnsi="Times New Roman" w:cs="Times New Roman"/>
          <w:sz w:val="28"/>
          <w:szCs w:val="28"/>
        </w:rPr>
        <w:t xml:space="preserve"> товару</w:t>
      </w:r>
      <w:r w:rsidR="0041128E">
        <w:rPr>
          <w:rFonts w:ascii="Times New Roman" w:hAnsi="Times New Roman" w:cs="Times New Roman"/>
          <w:sz w:val="28"/>
          <w:szCs w:val="28"/>
        </w:rPr>
        <w:t xml:space="preserve"> </w:t>
      </w:r>
      <w:r w:rsidR="00942FA8" w:rsidRPr="00942FA8">
        <w:rPr>
          <w:rFonts w:ascii="Times New Roman" w:hAnsi="Times New Roman" w:cs="Times New Roman"/>
          <w:sz w:val="28"/>
          <w:szCs w:val="28"/>
          <w:lang w:val="uk-UA"/>
        </w:rPr>
        <w:t>та підписано видаткову накладну</w:t>
      </w:r>
      <w:r w:rsidRPr="00942FA8">
        <w:rPr>
          <w:rFonts w:ascii="Times New Roman" w:hAnsi="Times New Roman" w:cs="Times New Roman"/>
          <w:sz w:val="28"/>
          <w:szCs w:val="28"/>
        </w:rPr>
        <w:t>)</w:t>
      </w:r>
      <w:r w:rsidR="00942FA8" w:rsidRPr="00942F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42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AB2" w:rsidRDefault="00942FA8" w:rsidP="0041128E">
      <w:pPr>
        <w:spacing w:before="24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2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Поставка </w:t>
      </w:r>
      <w:proofErr w:type="spellStart"/>
      <w:r w:rsidRPr="00942FA8">
        <w:rPr>
          <w:rFonts w:ascii="Times New Roman" w:hAnsi="Times New Roman" w:cs="Times New Roman"/>
          <w:b/>
          <w:sz w:val="28"/>
          <w:szCs w:val="28"/>
          <w:lang w:val="uk-UA"/>
        </w:rPr>
        <w:t>здійснюєтся</w:t>
      </w:r>
      <w:proofErr w:type="spellEnd"/>
      <w:r w:rsidRPr="00942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умовах</w:t>
      </w:r>
      <w:r w:rsidR="00CC4F8A" w:rsidRPr="00942FA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CC4F8A" w:rsidRPr="00942F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FA8">
        <w:rPr>
          <w:rFonts w:ascii="Times New Roman" w:hAnsi="Times New Roman" w:cs="Times New Roman"/>
          <w:sz w:val="28"/>
          <w:szCs w:val="28"/>
          <w:lang w:val="en-US"/>
        </w:rPr>
        <w:t>DDP</w:t>
      </w:r>
      <w:r w:rsidRPr="00942FA8">
        <w:rPr>
          <w:rFonts w:ascii="Times New Roman" w:hAnsi="Times New Roman" w:cs="Times New Roman"/>
          <w:sz w:val="28"/>
          <w:szCs w:val="28"/>
          <w:lang w:val="uk-UA"/>
        </w:rPr>
        <w:t xml:space="preserve">, склад покупця (ІНКОТЕРМС, 2010) за </w:t>
      </w:r>
      <w:proofErr w:type="spellStart"/>
      <w:r w:rsidRPr="00942FA8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942FA8">
        <w:rPr>
          <w:rFonts w:ascii="Times New Roman" w:hAnsi="Times New Roman" w:cs="Times New Roman"/>
          <w:sz w:val="28"/>
          <w:szCs w:val="28"/>
          <w:lang w:val="uk-UA"/>
        </w:rPr>
        <w:t xml:space="preserve">: Україна, Київська обл., м. Бровари, вул. </w:t>
      </w:r>
      <w:proofErr w:type="spellStart"/>
      <w:r w:rsidRPr="00942FA8">
        <w:rPr>
          <w:rFonts w:ascii="Times New Roman" w:hAnsi="Times New Roman" w:cs="Times New Roman"/>
          <w:sz w:val="28"/>
          <w:szCs w:val="28"/>
          <w:lang w:val="uk-UA"/>
        </w:rPr>
        <w:t>Гельсинської</w:t>
      </w:r>
      <w:proofErr w:type="spellEnd"/>
      <w:r w:rsidRPr="00942FA8">
        <w:rPr>
          <w:rFonts w:ascii="Times New Roman" w:hAnsi="Times New Roman" w:cs="Times New Roman"/>
          <w:sz w:val="28"/>
          <w:szCs w:val="28"/>
          <w:lang w:val="uk-UA"/>
        </w:rPr>
        <w:t xml:space="preserve"> групи, 14В</w:t>
      </w:r>
      <w:r w:rsidR="004112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128E" w:rsidRPr="00942FA8" w:rsidRDefault="0041128E" w:rsidP="00942FA8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1128E" w:rsidRPr="00942FA8" w:rsidSect="00BD0AB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DE"/>
    <w:rsid w:val="000D41DE"/>
    <w:rsid w:val="002123E6"/>
    <w:rsid w:val="00285AC5"/>
    <w:rsid w:val="0041128E"/>
    <w:rsid w:val="0048575E"/>
    <w:rsid w:val="005B7D0C"/>
    <w:rsid w:val="008D2F27"/>
    <w:rsid w:val="00942FA8"/>
    <w:rsid w:val="00BD0AB2"/>
    <w:rsid w:val="00C80322"/>
    <w:rsid w:val="00CC4F8A"/>
    <w:rsid w:val="00D31472"/>
    <w:rsid w:val="00E901AC"/>
    <w:rsid w:val="00FC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B4CF"/>
  <w15:chartTrackingRefBased/>
  <w15:docId w15:val="{9CD5420F-948C-4492-8600-95C78D24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CC4F8A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CC4F8A"/>
    <w:rPr>
      <w:rFonts w:ascii="Calibri" w:hAnsi="Calibri" w:cs="Consolas"/>
      <w:szCs w:val="21"/>
    </w:rPr>
  </w:style>
  <w:style w:type="character" w:styleId="a5">
    <w:name w:val="Hyperlink"/>
    <w:basedOn w:val="a0"/>
    <w:uiPriority w:val="99"/>
    <w:unhideWhenUsed/>
    <w:rsid w:val="00285AC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85A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5341">
                      <w:marLeft w:val="105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30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9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15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065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760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07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536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616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1037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5878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5305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6142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3DAB822A</Template>
  <TotalTime>118</TotalTime>
  <Pages>1</Pages>
  <Words>785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Fesenko, Oksana</cp:lastModifiedBy>
  <cp:revision>6</cp:revision>
  <dcterms:created xsi:type="dcterms:W3CDTF">2018-10-30T11:18:00Z</dcterms:created>
  <dcterms:modified xsi:type="dcterms:W3CDTF">2019-09-18T09:16:00Z</dcterms:modified>
</cp:coreProperties>
</file>